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A3D3EC" w14:textId="02971BA0" w:rsidR="00DC5A90" w:rsidRDefault="00F8544A" w:rsidP="00F8544A">
      <w:r>
        <w:t>Del I Vedlegg 2</w:t>
      </w:r>
    </w:p>
    <w:p w14:paraId="6FCD1F5E" w14:textId="77777777" w:rsidR="00A4355A" w:rsidRPr="00DC5A90" w:rsidRDefault="00A4355A" w:rsidP="00A03C89">
      <w:pPr>
        <w:jc w:val="center"/>
      </w:pPr>
    </w:p>
    <w:p w14:paraId="341B7A19" w14:textId="3EE8BA0C" w:rsidR="00C42AF6" w:rsidRPr="009C58D8" w:rsidRDefault="00C42AF6" w:rsidP="56CC3058">
      <w:pPr>
        <w:pStyle w:val="Tittel"/>
        <w:rPr>
          <w:b/>
          <w:bCs/>
          <w:color w:val="F9C66B" w:themeColor="accent6"/>
          <w:sz w:val="28"/>
          <w:szCs w:val="28"/>
        </w:rPr>
      </w:pPr>
      <w:r w:rsidRPr="009C58D8">
        <w:rPr>
          <w:b/>
          <w:bCs/>
          <w:color w:val="F9C66B" w:themeColor="accent6"/>
          <w:sz w:val="28"/>
          <w:szCs w:val="28"/>
        </w:rPr>
        <w:t xml:space="preserve">Forpliktelseserklæring </w:t>
      </w:r>
      <w:r w:rsidR="00A4355A" w:rsidRPr="009C58D8">
        <w:rPr>
          <w:b/>
          <w:bCs/>
          <w:color w:val="F9C66B" w:themeColor="accent6"/>
          <w:sz w:val="28"/>
          <w:szCs w:val="28"/>
        </w:rPr>
        <w:t xml:space="preserve">- </w:t>
      </w:r>
      <w:r w:rsidR="00FF28C1" w:rsidRPr="009C58D8">
        <w:rPr>
          <w:b/>
          <w:bCs/>
          <w:color w:val="F9C66B" w:themeColor="accent6"/>
          <w:sz w:val="28"/>
          <w:szCs w:val="28"/>
        </w:rPr>
        <w:t>samkjøpsavtale for</w:t>
      </w:r>
      <w:r w:rsidR="488D4BDF" w:rsidRPr="009C58D8">
        <w:rPr>
          <w:b/>
          <w:bCs/>
          <w:color w:val="F9C66B" w:themeColor="accent6"/>
          <w:sz w:val="28"/>
          <w:szCs w:val="28"/>
        </w:rPr>
        <w:t xml:space="preserve"> </w:t>
      </w:r>
      <w:r w:rsidR="07C8448D" w:rsidRPr="009C58D8">
        <w:rPr>
          <w:b/>
          <w:bCs/>
          <w:color w:val="F9C66B" w:themeColor="accent6"/>
          <w:sz w:val="28"/>
          <w:szCs w:val="28"/>
        </w:rPr>
        <w:t>catering</w:t>
      </w:r>
      <w:r w:rsidR="00FF28C1" w:rsidRPr="009C58D8">
        <w:rPr>
          <w:b/>
          <w:bCs/>
          <w:color w:val="F9C66B" w:themeColor="accent6"/>
          <w:sz w:val="28"/>
          <w:szCs w:val="28"/>
        </w:rPr>
        <w:t xml:space="preserve"> – </w:t>
      </w:r>
      <w:proofErr w:type="spellStart"/>
      <w:r w:rsidR="00FF28C1" w:rsidRPr="009C58D8">
        <w:rPr>
          <w:b/>
          <w:bCs/>
          <w:color w:val="F9C66B" w:themeColor="accent6"/>
          <w:sz w:val="28"/>
          <w:szCs w:val="28"/>
        </w:rPr>
        <w:t>saksnr</w:t>
      </w:r>
      <w:proofErr w:type="spellEnd"/>
      <w:r w:rsidR="00FF28C1" w:rsidRPr="009C58D8">
        <w:rPr>
          <w:b/>
          <w:bCs/>
          <w:color w:val="F9C66B" w:themeColor="accent6"/>
          <w:sz w:val="28"/>
          <w:szCs w:val="28"/>
        </w:rPr>
        <w:t xml:space="preserve">. </w:t>
      </w:r>
      <w:r w:rsidR="769A3A34" w:rsidRPr="009C58D8">
        <w:rPr>
          <w:b/>
          <w:bCs/>
          <w:color w:val="F9C66B" w:themeColor="accent6"/>
          <w:sz w:val="28"/>
          <w:szCs w:val="28"/>
        </w:rPr>
        <w:t>26/2455</w:t>
      </w:r>
    </w:p>
    <w:p w14:paraId="6D98A12B" w14:textId="77777777" w:rsidR="00C83E04" w:rsidRDefault="00C83E04" w:rsidP="00C83E04">
      <w:pPr>
        <w:tabs>
          <w:tab w:val="left" w:pos="2520"/>
        </w:tabs>
        <w:spacing w:after="0"/>
      </w:pPr>
    </w:p>
    <w:p w14:paraId="76884C66" w14:textId="77777777" w:rsidR="00C83E04" w:rsidRPr="00222C85" w:rsidRDefault="00C83E04" w:rsidP="00A03C89">
      <w:pPr>
        <w:tabs>
          <w:tab w:val="left" w:pos="2520"/>
        </w:tabs>
      </w:pPr>
      <w:r>
        <w:t>Jf. Forskrift om anskaffelser (FOA) §§ 16-10 og 16-11</w:t>
      </w:r>
    </w:p>
    <w:p w14:paraId="4FC443F3" w14:textId="7459CAF1" w:rsidR="00A03C89" w:rsidRDefault="00A03C89" w:rsidP="00A03C89">
      <w:pPr>
        <w:tabs>
          <w:tab w:val="left" w:pos="2520"/>
        </w:tabs>
      </w:pPr>
      <w:r w:rsidRPr="00F25DC9">
        <w:rPr>
          <w:highlight w:val="yellow"/>
        </w:rPr>
        <w:t>[Navn på hovedleverandør]</w:t>
      </w:r>
      <w:r>
        <w:t xml:space="preserve"> </w:t>
      </w:r>
      <w:r w:rsidR="005B5882">
        <w:t>støtter seg på følgende</w:t>
      </w:r>
      <w:r w:rsidR="00686C9E" w:rsidRPr="008620B7">
        <w:t xml:space="preserve"> foretaks kapasitet </w:t>
      </w:r>
      <w:r>
        <w:t>for å oppfylle kvalifikasjonskravene</w:t>
      </w:r>
      <w:r w:rsidR="00F25DC9">
        <w:t xml:space="preserve"> (se konkurransegrunnlagets punkt 4.2 Kvalifikasjonskrav):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14:paraId="4D093F8A" w14:textId="77777777" w:rsidTr="00A4355A">
        <w:tc>
          <w:tcPr>
            <w:tcW w:w="3114" w:type="dxa"/>
            <w:shd w:val="clear" w:color="auto" w:fill="F9C66B" w:themeFill="accent6"/>
          </w:tcPr>
          <w:p w14:paraId="29A43893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14:paraId="2946DB82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C698EC1" w14:textId="77777777" w:rsidTr="00A4355A">
        <w:tc>
          <w:tcPr>
            <w:tcW w:w="3114" w:type="dxa"/>
            <w:shd w:val="clear" w:color="auto" w:fill="F9C66B" w:themeFill="accent6"/>
          </w:tcPr>
          <w:p w14:paraId="6064F284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14:paraId="5997CC1D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0665A75C" w14:textId="77777777" w:rsidTr="00A4355A">
        <w:tc>
          <w:tcPr>
            <w:tcW w:w="3114" w:type="dxa"/>
            <w:shd w:val="clear" w:color="auto" w:fill="F9C66B" w:themeFill="accent6"/>
          </w:tcPr>
          <w:p w14:paraId="399FCB09" w14:textId="77777777" w:rsidR="00542574" w:rsidRPr="00A4355A" w:rsidRDefault="00BD3957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14:paraId="110FFD37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9EC3D50" w14:textId="77777777" w:rsidTr="00A4355A">
        <w:tc>
          <w:tcPr>
            <w:tcW w:w="3114" w:type="dxa"/>
            <w:shd w:val="clear" w:color="auto" w:fill="F9C66B" w:themeFill="accent6"/>
          </w:tcPr>
          <w:p w14:paraId="1E5701C2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14:paraId="6B699379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31549780" w14:textId="77777777" w:rsidR="00542574" w:rsidRDefault="00D95801" w:rsidP="00A03C89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="00C17B3B" w:rsidRPr="00C17B3B" w14:paraId="76A61CE1" w14:textId="77777777" w:rsidTr="4ED42380">
        <w:tc>
          <w:tcPr>
            <w:tcW w:w="7792" w:type="dxa"/>
            <w:shd w:val="clear" w:color="auto" w:fill="F9C66B" w:themeFill="accent6"/>
          </w:tcPr>
          <w:p w14:paraId="2074FC1F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</w:tcPr>
          <w:p w14:paraId="2D85E250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C17B3B" w14:paraId="4DE8EB6D" w14:textId="77777777" w:rsidTr="4ED42380">
        <w:tc>
          <w:tcPr>
            <w:tcW w:w="7792" w:type="dxa"/>
          </w:tcPr>
          <w:p w14:paraId="58C12A68" w14:textId="0EF61BD3" w:rsidR="00C17B3B" w:rsidRDefault="00C17B3B" w:rsidP="56CC3058">
            <w:pPr>
              <w:spacing w:after="0" w:line="276" w:lineRule="auto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>
              <w:t>Tekniske og faglige kvalifikasjoner</w:t>
            </w:r>
            <w:r w:rsidR="789143F7">
              <w:t xml:space="preserve">: </w:t>
            </w:r>
            <w:r w:rsidR="789143F7" w:rsidRPr="56CC3058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Minst 30 % av de ansatte, alternativt de som leverer hovedytelsen, har en funksjonshemming eller er vanskeligstilte, og virksomheten eller programmet har som hovedformål å </w:t>
            </w:r>
            <w:proofErr w:type="gramStart"/>
            <w:r w:rsidR="789143F7" w:rsidRPr="56CC3058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integrere</w:t>
            </w:r>
            <w:proofErr w:type="gramEnd"/>
            <w:r w:rsidR="789143F7" w:rsidRPr="56CC3058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 funksjonshemmede eller vanskeligstilte i arbeidslivet, jf. FOA § 8-8.   Dette gjelder også eventuelle underleverandører. </w:t>
            </w:r>
          </w:p>
          <w:p w14:paraId="46135CAD" w14:textId="7AFF7BBA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  <w:tc>
          <w:tcPr>
            <w:tcW w:w="1417" w:type="dxa"/>
          </w:tcPr>
          <w:p w14:paraId="1F72F646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214448" w14:paraId="4D7400FE" w14:textId="77777777" w:rsidTr="4ED42380">
        <w:tc>
          <w:tcPr>
            <w:tcW w:w="7792" w:type="dxa"/>
          </w:tcPr>
          <w:p w14:paraId="20BC82E3" w14:textId="5A51E2A9" w:rsidR="00214448" w:rsidRDefault="00455791" w:rsidP="56CC3058">
            <w:pPr>
              <w:spacing w:after="0" w:line="276" w:lineRule="auto"/>
            </w:pPr>
            <w:r>
              <w:t xml:space="preserve">Tekniske og faglige kvalifikasjoner: </w:t>
            </w:r>
            <w:r w:rsidR="00AA712D" w:rsidRPr="00AA712D">
              <w:t>Leverandøren skal ha god økonomisk og finansiell kapasitet til å kunne oppfylle kontrakten. </w:t>
            </w:r>
          </w:p>
        </w:tc>
        <w:tc>
          <w:tcPr>
            <w:tcW w:w="1417" w:type="dxa"/>
          </w:tcPr>
          <w:p w14:paraId="7AF61441" w14:textId="77777777" w:rsidR="00214448" w:rsidRDefault="00214448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58C801BE" w14:textId="77777777" w:rsidR="008620B7" w:rsidRPr="008620B7" w:rsidRDefault="005B5882" w:rsidP="008620B7">
      <w:pPr>
        <w:spacing w:after="0" w:line="240" w:lineRule="auto"/>
        <w:rPr>
          <w:rFonts w:ascii="Segoe UI" w:eastAsia="Times New Roman" w:hAnsi="Segoe UI" w:cs="Segoe UI"/>
          <w:szCs w:val="20"/>
          <w:lang w:eastAsia="nb-NO"/>
        </w:rPr>
      </w:pPr>
      <w:r>
        <w:br/>
      </w:r>
      <w:r w:rsidR="008620B7" w:rsidRPr="00222C85">
        <w:t>Oppdragsgiver gjør oppmerksom på at d</w:t>
      </w:r>
      <w:r w:rsidR="008620B7" w:rsidRPr="008620B7"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="008620B7" w:rsidRPr="00222C85">
        <w:t>.</w:t>
      </w:r>
    </w:p>
    <w:p w14:paraId="56F5BF7C" w14:textId="77777777" w:rsidR="00FE318A" w:rsidRDefault="00C17B3B" w:rsidP="00222C85">
      <w:pPr>
        <w:tabs>
          <w:tab w:val="left" w:pos="2520"/>
        </w:tabs>
        <w:spacing w:before="240" w:after="0"/>
      </w:pPr>
      <w:r w:rsidRPr="00C17B3B"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="00BD3957" w:rsidRPr="00C17B3B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222C85">
        <w:br/>
      </w:r>
      <w:r w:rsidR="00542574">
        <w:tab/>
      </w:r>
    </w:p>
    <w:p w14:paraId="4C691FC2" w14:textId="77777777" w:rsidR="004647A5" w:rsidRDefault="00FE318A" w:rsidP="00BD395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  <w:t>--------------------------------------------------------------------------------------</w:t>
      </w:r>
    </w:p>
    <w:p w14:paraId="22990966" w14:textId="77777777" w:rsidR="00BD3957" w:rsidRDefault="00FE318A" w:rsidP="00C83E04">
      <w:pPr>
        <w:tabs>
          <w:tab w:val="left" w:pos="2520"/>
        </w:tabs>
        <w:spacing w:after="0"/>
      </w:pPr>
      <w:r>
        <w:t>Dato</w:t>
      </w:r>
      <w:r>
        <w:tab/>
      </w:r>
      <w:r>
        <w:tab/>
        <w:t>Navn / tittel (har signaturrett for støttevirksomhet)</w:t>
      </w:r>
      <w:r w:rsidR="00542574">
        <w:tab/>
      </w:r>
    </w:p>
    <w:p w14:paraId="6BB9E253" w14:textId="77777777" w:rsidR="004647A5" w:rsidRDefault="004647A5" w:rsidP="00C83E04">
      <w:pPr>
        <w:tabs>
          <w:tab w:val="left" w:pos="2520"/>
        </w:tabs>
        <w:spacing w:after="0"/>
      </w:pPr>
    </w:p>
    <w:sectPr w:rsidR="004647A5" w:rsidSect="0046657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8D0A92" w14:textId="77777777" w:rsidR="0023579F" w:rsidRDefault="0023579F" w:rsidP="005D093C">
      <w:pPr>
        <w:spacing w:after="0" w:line="240" w:lineRule="auto"/>
      </w:pPr>
      <w:r>
        <w:separator/>
      </w:r>
    </w:p>
  </w:endnote>
  <w:endnote w:type="continuationSeparator" w:id="0">
    <w:p w14:paraId="0745B1F0" w14:textId="77777777" w:rsidR="0023579F" w:rsidRDefault="0023579F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91B7419D-7715-43BC-8C06-06A8D28915DB}"/>
    <w:embedBold r:id="rId2" w:fontKey="{2EC83B22-9A64-4E9F-873C-0E83BBB92DE4}"/>
    <w:embedBoldItalic r:id="rId3" w:fontKey="{A2E7FDE3-ADC0-4100-AB91-F5E5472B4D46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C1D19481-BFB3-468F-B7E2-72C7A4352E91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71D715A0-2350-4F56-AAAF-31322D9B648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37F28F" w14:textId="77777777" w:rsidR="001124F9" w:rsidRDefault="001124F9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459315" w14:textId="77777777" w:rsidR="001124F9" w:rsidRDefault="001124F9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E871BC" w14:textId="77777777" w:rsidR="00D44A50" w:rsidRDefault="00D44A50" w:rsidP="00C3116A">
    <w:pPr>
      <w:pStyle w:val="Bunntekst"/>
    </w:pPr>
  </w:p>
  <w:p w14:paraId="144A5D23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DB2F4E" w14:textId="77777777" w:rsidR="0023579F" w:rsidRDefault="0023579F" w:rsidP="005D093C">
      <w:pPr>
        <w:spacing w:after="0" w:line="240" w:lineRule="auto"/>
      </w:pPr>
      <w:r>
        <w:separator/>
      </w:r>
    </w:p>
  </w:footnote>
  <w:footnote w:type="continuationSeparator" w:id="0">
    <w:p w14:paraId="2E6F8B92" w14:textId="77777777" w:rsidR="0023579F" w:rsidRDefault="0023579F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DF9E56" w14:textId="77777777" w:rsidR="001124F9" w:rsidRDefault="001124F9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B9E20" w14:textId="77777777" w:rsidR="00A03C89" w:rsidRDefault="00A03C89" w:rsidP="00A03C89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7D78B" w14:textId="77777777" w:rsidR="00D44A50" w:rsidRDefault="00A67238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999460803">
    <w:abstractNumId w:val="0"/>
  </w:num>
  <w:num w:numId="2" w16cid:durableId="1948273164">
    <w:abstractNumId w:val="1"/>
  </w:num>
  <w:num w:numId="3" w16cid:durableId="282327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hideSpellingErrors/>
  <w:hideGrammaticalError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119BE"/>
    <w:rsid w:val="00083AA3"/>
    <w:rsid w:val="00095EC1"/>
    <w:rsid w:val="000A6E4C"/>
    <w:rsid w:val="001124F9"/>
    <w:rsid w:val="00186573"/>
    <w:rsid w:val="001F112F"/>
    <w:rsid w:val="001F18CF"/>
    <w:rsid w:val="00214448"/>
    <w:rsid w:val="00222C85"/>
    <w:rsid w:val="0023579F"/>
    <w:rsid w:val="00247C22"/>
    <w:rsid w:val="0025699D"/>
    <w:rsid w:val="002D2EDC"/>
    <w:rsid w:val="002E3185"/>
    <w:rsid w:val="002E5BC9"/>
    <w:rsid w:val="00325D57"/>
    <w:rsid w:val="003D775F"/>
    <w:rsid w:val="003E0EDB"/>
    <w:rsid w:val="0043667F"/>
    <w:rsid w:val="00442E77"/>
    <w:rsid w:val="00455791"/>
    <w:rsid w:val="004647A5"/>
    <w:rsid w:val="00466574"/>
    <w:rsid w:val="004836DC"/>
    <w:rsid w:val="00483FE0"/>
    <w:rsid w:val="004B3870"/>
    <w:rsid w:val="004B6945"/>
    <w:rsid w:val="004E4D5A"/>
    <w:rsid w:val="00511812"/>
    <w:rsid w:val="005344D1"/>
    <w:rsid w:val="00542574"/>
    <w:rsid w:val="0055183B"/>
    <w:rsid w:val="005532C2"/>
    <w:rsid w:val="00560D31"/>
    <w:rsid w:val="00561056"/>
    <w:rsid w:val="00567104"/>
    <w:rsid w:val="0057006B"/>
    <w:rsid w:val="005812E4"/>
    <w:rsid w:val="00595FDC"/>
    <w:rsid w:val="005A4215"/>
    <w:rsid w:val="005B5882"/>
    <w:rsid w:val="005D093C"/>
    <w:rsid w:val="005F7A91"/>
    <w:rsid w:val="0060170A"/>
    <w:rsid w:val="0064062F"/>
    <w:rsid w:val="00650D94"/>
    <w:rsid w:val="00686C9E"/>
    <w:rsid w:val="006E006E"/>
    <w:rsid w:val="00727D7C"/>
    <w:rsid w:val="0073671B"/>
    <w:rsid w:val="00786B1C"/>
    <w:rsid w:val="007D1113"/>
    <w:rsid w:val="007E4B0D"/>
    <w:rsid w:val="007F2274"/>
    <w:rsid w:val="007F61E7"/>
    <w:rsid w:val="008363CD"/>
    <w:rsid w:val="008620B7"/>
    <w:rsid w:val="0088045F"/>
    <w:rsid w:val="008957E2"/>
    <w:rsid w:val="008D5723"/>
    <w:rsid w:val="009C58D8"/>
    <w:rsid w:val="009D1AE5"/>
    <w:rsid w:val="00A0208E"/>
    <w:rsid w:val="00A03C89"/>
    <w:rsid w:val="00A4355A"/>
    <w:rsid w:val="00A63656"/>
    <w:rsid w:val="00A67238"/>
    <w:rsid w:val="00A972A8"/>
    <w:rsid w:val="00AA100D"/>
    <w:rsid w:val="00AA712D"/>
    <w:rsid w:val="00AC3387"/>
    <w:rsid w:val="00AE2859"/>
    <w:rsid w:val="00B10DAE"/>
    <w:rsid w:val="00B349FE"/>
    <w:rsid w:val="00BD2236"/>
    <w:rsid w:val="00BD3957"/>
    <w:rsid w:val="00C17B3B"/>
    <w:rsid w:val="00C3116A"/>
    <w:rsid w:val="00C34D94"/>
    <w:rsid w:val="00C42AF6"/>
    <w:rsid w:val="00C51925"/>
    <w:rsid w:val="00C83E04"/>
    <w:rsid w:val="00CE3630"/>
    <w:rsid w:val="00D3395E"/>
    <w:rsid w:val="00D44A50"/>
    <w:rsid w:val="00D651D4"/>
    <w:rsid w:val="00D8326C"/>
    <w:rsid w:val="00D95801"/>
    <w:rsid w:val="00DC5A90"/>
    <w:rsid w:val="00DD1878"/>
    <w:rsid w:val="00E51F3C"/>
    <w:rsid w:val="00E908FC"/>
    <w:rsid w:val="00F25DC9"/>
    <w:rsid w:val="00F8544A"/>
    <w:rsid w:val="00FB5530"/>
    <w:rsid w:val="00FC72AE"/>
    <w:rsid w:val="00FD7882"/>
    <w:rsid w:val="00FE318A"/>
    <w:rsid w:val="00FF28C1"/>
    <w:rsid w:val="05737F8D"/>
    <w:rsid w:val="07780F28"/>
    <w:rsid w:val="07C8448D"/>
    <w:rsid w:val="147B3CDB"/>
    <w:rsid w:val="1CE9BA67"/>
    <w:rsid w:val="245244B4"/>
    <w:rsid w:val="275B8C56"/>
    <w:rsid w:val="275CA547"/>
    <w:rsid w:val="27C91062"/>
    <w:rsid w:val="353D1730"/>
    <w:rsid w:val="386C270D"/>
    <w:rsid w:val="3EE9E55A"/>
    <w:rsid w:val="41A7092F"/>
    <w:rsid w:val="488D4BDF"/>
    <w:rsid w:val="4E6C63DA"/>
    <w:rsid w:val="4ED42380"/>
    <w:rsid w:val="516A2CCA"/>
    <w:rsid w:val="56CC3058"/>
    <w:rsid w:val="5F0D2A0B"/>
    <w:rsid w:val="618A05A8"/>
    <w:rsid w:val="67949A3E"/>
    <w:rsid w:val="6DA9E522"/>
    <w:rsid w:val="70A2C807"/>
    <w:rsid w:val="735FCD45"/>
    <w:rsid w:val="769A3A34"/>
    <w:rsid w:val="789143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F37BE6"/>
  <w15:docId w15:val="{A82DCFE2-8155-45D3-A4AD-3138952A3D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Tabellrutenett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rutenett2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sz="4" w:space="1" w:color="2A2859" w:themeColor="text2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rsid w:val="004647A5"/>
    <w:rPr>
      <w:rFonts w:ascii="Oslo Sans Office" w:eastAsiaTheme="majorEastAsia" w:hAnsi="Oslo Sans Office" w:cs="Times New Roman"/>
      <w:b/>
      <w:bCs/>
      <w:sz w:val="26"/>
      <w:szCs w:val="26"/>
    </w:rPr>
  </w:style>
  <w:style w:type="character" w:customStyle="1" w:styleId="Overskrift4Tegn">
    <w:name w:val="Overskrift 4 Tegn"/>
    <w:basedOn w:val="Standardskriftforavsnitt"/>
    <w:link w:val="Overskrift4"/>
    <w:rsid w:val="004647A5"/>
    <w:rPr>
      <w:rFonts w:ascii="Oslo Sans Office" w:eastAsiaTheme="majorEastAsia" w:hAnsi="Oslo Sans Office" w:cs="Times New Roman"/>
      <w:b/>
      <w:bCs/>
      <w:i/>
      <w:sz w:val="24"/>
      <w:szCs w:val="26"/>
    </w:rPr>
  </w:style>
  <w:style w:type="paragraph" w:styleId="Merknadstekst">
    <w:name w:val="annotation text"/>
    <w:basedOn w:val="Normal"/>
    <w:link w:val="MerknadstekstTegn"/>
    <w:uiPriority w:val="99"/>
    <w:semiHidden/>
    <w:unhideWhenUsed/>
    <w:pPr>
      <w:spacing w:line="240" w:lineRule="auto"/>
    </w:pPr>
    <w:rPr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semiHidden/>
    <w:rPr>
      <w:sz w:val="20"/>
      <w:szCs w:val="20"/>
    </w:rPr>
  </w:style>
  <w:style w:type="character" w:styleId="Merknadsreferanse">
    <w:name w:val="annotation reference"/>
    <w:basedOn w:val="Standardskriftforavsnitt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webSettings" Target="webSetting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root>
</root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Oslo Word med logo" ma:contentTypeID="0x01010016F48F0717DDBC43A26F9C4EC94D925E00F4D50B7DE34D5745B9DC35F5CBD97741" ma:contentTypeVersion="6" ma:contentTypeDescription="" ma:contentTypeScope="" ma:versionID="befd94ba4ee052c7ce6b2defac6bfd39">
  <xsd:schema xmlns:xsd="http://www.w3.org/2001/XMLSchema" xmlns:xs="http://www.w3.org/2001/XMLSchema" xmlns:p="http://schemas.microsoft.com/office/2006/metadata/properties" xmlns:ns2="7ed84371-acf6-4102-828c-2caf905b4736" targetNamespace="http://schemas.microsoft.com/office/2006/metadata/properties" ma:root="true" ma:fieldsID="39e03e574b6cec9f0aeab4003589b7c5" ns2:_="">
    <xsd:import namespace="7ed84371-acf6-4102-828c-2caf905b4736"/>
    <xsd:element name="properties">
      <xsd:complexType>
        <xsd:sequence>
          <xsd:element name="documentManagement">
            <xsd:complexType>
              <xsd:all>
                <xsd:element ref="ns2:OK_Felles_Arkivverdig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d84371-acf6-4102-828c-2caf905b4736" elementFormDefault="qualified">
    <xsd:import namespace="http://schemas.microsoft.com/office/2006/documentManagement/types"/>
    <xsd:import namespace="http://schemas.microsoft.com/office/infopath/2007/PartnerControls"/>
    <xsd:element name="OK_Felles_Arkivverdig" ma:index="8" nillable="true" ma:displayName="Arkivverdig" ma:description="Skal dokumentet bli arkivert i virksomhetens arkivssytem?" ma:format="Dropdown" ma:internalName="OK_Felles_Arkivverdig" ma:readOnly="false">
      <xsd:simpleType>
        <xsd:restriction base="dms:Choice">
          <xsd:enumeration value="Ja"/>
          <xsd:enumeration value="Nei"/>
          <xsd:enumeration value="Arkivert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OK_Felles_Arkivverdig xmlns="7ed84371-acf6-4102-828c-2caf905b4736" xsi:nil="true"/>
  </documentManagement>
</p:properties>
</file>

<file path=customXml/item6.xml><?xml version="1.0" encoding="utf-8"?>
<?mso-contentType ?>
<SharedContentType xmlns="Microsoft.SharePoint.Taxonomy.ContentTypeSync" SourceId="c528fd71-ad7b-48f8-811b-c0b5643803ab" ContentTypeId="0x01010016F48F0717DDBC43A26F9C4EC94D925E" PreviousValue="false" LastSyncTimeStamp="2021-04-13T11:08:19.683Z"/>
</file>

<file path=customXml/itemProps1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F2AC1A3-F3AD-4EAF-9E2E-E2FB94C30E62}">
  <ds:schemaRefs/>
</ds:datastoreItem>
</file>

<file path=customXml/itemProps3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51AB83B-7A5C-4D51-99C0-7501107D2FD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ed84371-acf6-4102-828c-2caf905b473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AC79317C-7D57-4204-BC31-5E335C5DEAC1}">
  <ds:schemaRefs>
    <ds:schemaRef ds:uri="http://schemas.microsoft.com/office/2006/documentManagement/types"/>
    <ds:schemaRef ds:uri="http://schemas.microsoft.com/office/2006/metadata/properties"/>
    <ds:schemaRef ds:uri="http://purl.org/dc/terms/"/>
    <ds:schemaRef ds:uri="http://schemas.openxmlformats.org/package/2006/metadata/core-properties"/>
    <ds:schemaRef ds:uri="http://purl.org/dc/elements/1.1/"/>
    <ds:schemaRef ds:uri="http://purl.org/dc/dcmitype/"/>
    <ds:schemaRef ds:uri="http://schemas.microsoft.com/office/infopath/2007/PartnerControls"/>
    <ds:schemaRef ds:uri="7ed84371-acf6-4102-828c-2caf905b4736"/>
    <ds:schemaRef ds:uri="http://www.w3.org/XML/1998/namespace"/>
  </ds:schemaRefs>
</ds:datastoreItem>
</file>

<file path=customXml/itemProps6.xml><?xml version="1.0" encoding="utf-8"?>
<ds:datastoreItem xmlns:ds="http://schemas.openxmlformats.org/officeDocument/2006/customXml" ds:itemID="{7CBCDEEC-D062-45A9-9112-2AA69094631C}">
  <ds:schemaRefs>
    <ds:schemaRef ds:uri="Microsoft.SharePoint.Taxonomy.ContentTypeSyn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dokument.dotx</Template>
  <TotalTime>1</TotalTime>
  <Pages>1</Pages>
  <Words>255</Words>
  <Characters>1356</Characters>
  <Application>Microsoft Office Word</Application>
  <DocSecurity>0</DocSecurity>
  <Lines>11</Lines>
  <Paragraphs>3</Paragraphs>
  <ScaleCrop>false</ScaleCrop>
  <Company>Oslo kommune</Company>
  <LinksUpToDate>false</LinksUpToDate>
  <CharactersWithSpaces>1608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Cecilie Trehjørningen</dc:creator>
  <cp:keywords/>
  <cp:lastModifiedBy>Hennie Augustin Milde</cp:lastModifiedBy>
  <cp:revision>2</cp:revision>
  <dcterms:created xsi:type="dcterms:W3CDTF">2026-05-04T12:13:00Z</dcterms:created>
  <dcterms:modified xsi:type="dcterms:W3CDTF">2026-05-04T12:13:00Z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0x01010016F48F0717DDBC43A26F9C4EC94D925E00F4D50B7DE34D5745B9DC35F5CBD97741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SIP_Label_7a2396b7-5846-48ff-8468-5f49f8ad722a_Enabled">
    <vt:lpwstr>true</vt:lpwstr>
  </property>
  <property fmtid="{D5CDD505-2E9C-101B-9397-08002B2CF9AE}" pid="7" name="MSIP_Label_7a2396b7-5846-48ff-8468-5f49f8ad722a_SetDate">
    <vt:lpwstr>2022-03-29T11:26:41Z</vt:lpwstr>
  </property>
  <property fmtid="{D5CDD505-2E9C-101B-9397-08002B2CF9AE}" pid="8" name="MSIP_Label_7a2396b7-5846-48ff-8468-5f49f8ad722a_Method">
    <vt:lpwstr>Standard</vt:lpwstr>
  </property>
  <property fmtid="{D5CDD505-2E9C-101B-9397-08002B2CF9AE}" pid="9" name="MSIP_Label_7a2396b7-5846-48ff-8468-5f49f8ad722a_Name">
    <vt:lpwstr>Lav</vt:lpwstr>
  </property>
  <property fmtid="{D5CDD505-2E9C-101B-9397-08002B2CF9AE}" pid="10" name="MSIP_Label_7a2396b7-5846-48ff-8468-5f49f8ad722a_SiteId">
    <vt:lpwstr>e6795081-6391-442e-9ab4-5e9ef74f18ea</vt:lpwstr>
  </property>
  <property fmtid="{D5CDD505-2E9C-101B-9397-08002B2CF9AE}" pid="11" name="MSIP_Label_7a2396b7-5846-48ff-8468-5f49f8ad722a_ActionId">
    <vt:lpwstr>28801cb8-d4e6-4b0c-bfe7-7f5deae7828d</vt:lpwstr>
  </property>
  <property fmtid="{D5CDD505-2E9C-101B-9397-08002B2CF9AE}" pid="12" name="MSIP_Label_7a2396b7-5846-48ff-8468-5f49f8ad722a_ContentBits">
    <vt:lpwstr>0</vt:lpwstr>
  </property>
  <property fmtid="{D5CDD505-2E9C-101B-9397-08002B2CF9AE}" pid="13" name="xd_Signature">
    <vt:bool>false</vt:bool>
  </property>
  <property fmtid="{D5CDD505-2E9C-101B-9397-08002B2CF9AE}" pid="14" name="xd_ProgID">
    <vt:lpwstr/>
  </property>
  <property fmtid="{D5CDD505-2E9C-101B-9397-08002B2CF9AE}" pid="15" name="ComplianceAssetId">
    <vt:lpwstr/>
  </property>
  <property fmtid="{D5CDD505-2E9C-101B-9397-08002B2CF9AE}" pid="16" name="TemplateUrl">
    <vt:lpwstr/>
  </property>
  <property fmtid="{D5CDD505-2E9C-101B-9397-08002B2CF9AE}" pid="17" name="TriggerFlowInfo">
    <vt:lpwstr/>
  </property>
</Properties>
</file>